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69" w:rsidRDefault="005F2569" w:rsidP="0001054E">
      <w:pPr>
        <w:jc w:val="center"/>
        <w:rPr>
          <w:rFonts w:ascii="黑体" w:eastAsia="黑体" w:hAnsi="新宋体" w:cs="Times New Roman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2015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年艺术硕士舞蹈专业</w:t>
      </w:r>
    </w:p>
    <w:p w:rsidR="005F2569" w:rsidRPr="00D55EEE" w:rsidRDefault="005F2569" w:rsidP="0001054E">
      <w:pPr>
        <w:spacing w:line="360" w:lineRule="auto"/>
        <w:jc w:val="center"/>
        <w:rPr>
          <w:rFonts w:ascii="黑体" w:eastAsia="黑体" w:hAnsi="新宋体" w:cs="Times New Roman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复试科目《舞蹈身体语言》</w:t>
      </w:r>
      <w:r w:rsidRPr="00D55EEE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5F2569" w:rsidRDefault="005F2569" w:rsidP="0001054E">
      <w:pPr>
        <w:spacing w:line="360" w:lineRule="auto"/>
        <w:ind w:firstLineChars="147" w:firstLine="31680"/>
        <w:rPr>
          <w:rFonts w:ascii="宋体" w:cs="Times New Roman"/>
          <w:b/>
          <w:bCs/>
          <w:sz w:val="24"/>
          <w:szCs w:val="24"/>
        </w:rPr>
      </w:pPr>
    </w:p>
    <w:p w:rsidR="005F2569" w:rsidRDefault="005F2569" w:rsidP="0001054E">
      <w:pPr>
        <w:spacing w:line="360" w:lineRule="auto"/>
        <w:ind w:firstLineChars="147" w:firstLine="3168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5F2569" w:rsidRDefault="005F2569" w:rsidP="0001054E">
      <w:pPr>
        <w:spacing w:line="360" w:lineRule="auto"/>
        <w:ind w:firstLineChars="3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5F2569" w:rsidRDefault="005F2569" w:rsidP="0001054E">
      <w:pPr>
        <w:spacing w:line="360" w:lineRule="auto"/>
        <w:ind w:firstLineChars="300" w:firstLine="3168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5F2569" w:rsidRDefault="005F2569" w:rsidP="00D55EEE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FC4ED7">
        <w:rPr>
          <w:rFonts w:ascii="宋体" w:hAnsi="宋体" w:cs="宋体"/>
          <w:b/>
          <w:bCs/>
          <w:sz w:val="24"/>
          <w:szCs w:val="24"/>
        </w:rPr>
        <w:t xml:space="preserve">   </w:t>
      </w:r>
      <w:r w:rsidRPr="00FC4ED7">
        <w:rPr>
          <w:rFonts w:ascii="宋体" w:hAnsi="宋体" w:cs="宋体" w:hint="eastAsia"/>
          <w:b/>
          <w:bCs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5F2569" w:rsidRDefault="005F2569" w:rsidP="0001054E">
      <w:pPr>
        <w:spacing w:line="360" w:lineRule="auto"/>
        <w:ind w:firstLineChars="300" w:firstLine="31680"/>
        <w:rPr>
          <w:rFonts w:ascii="宋体"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60%</w:t>
      </w:r>
    </w:p>
    <w:p w:rsidR="005F2569" w:rsidRDefault="005F2569" w:rsidP="0001054E">
      <w:pPr>
        <w:spacing w:line="360" w:lineRule="auto"/>
        <w:ind w:firstLineChars="3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40%</w:t>
      </w:r>
      <w:r>
        <w:rPr>
          <w:sz w:val="24"/>
          <w:szCs w:val="24"/>
        </w:rPr>
        <w:t xml:space="preserve">    </w:t>
      </w:r>
    </w:p>
    <w:p w:rsidR="005F2569" w:rsidRPr="00D55EEE" w:rsidRDefault="005F2569" w:rsidP="0001054E">
      <w:pPr>
        <w:spacing w:line="360" w:lineRule="auto"/>
        <w:ind w:firstLineChars="150" w:firstLine="31680"/>
        <w:rPr>
          <w:rFonts w:ascii="宋体" w:cs="Times New Roman"/>
          <w:b/>
          <w:bCs/>
          <w:sz w:val="24"/>
          <w:szCs w:val="24"/>
        </w:rPr>
      </w:pPr>
      <w:r w:rsidRPr="00FC4ED7">
        <w:rPr>
          <w:rFonts w:ascii="宋体" w:hAnsi="宋体" w:cs="宋体" w:hint="eastAsia"/>
          <w:b/>
          <w:bCs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5F2569" w:rsidRPr="00D55EEE" w:rsidRDefault="005F2569" w:rsidP="00FC4ED7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 w:hint="eastAsia"/>
          <w:sz w:val="24"/>
          <w:szCs w:val="24"/>
        </w:rPr>
        <w:t>第一章：舞蹈身体语言的性质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1</w:t>
      </w:r>
      <w:r w:rsidRPr="00D55EEE">
        <w:rPr>
          <w:rFonts w:ascii="宋体" w:hAnsi="宋体" w:cs="宋体" w:hint="eastAsia"/>
          <w:sz w:val="24"/>
          <w:szCs w:val="24"/>
        </w:rPr>
        <w:t>、舞蹈身体语言的概念界定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2</w:t>
      </w:r>
      <w:r w:rsidRPr="00D55EEE">
        <w:rPr>
          <w:rFonts w:ascii="宋体" w:hAnsi="宋体" w:cs="宋体" w:hint="eastAsia"/>
          <w:sz w:val="24"/>
          <w:szCs w:val="24"/>
        </w:rPr>
        <w:t>、舞蹈身体语言的并存与演变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3</w:t>
      </w:r>
      <w:r w:rsidRPr="00D55EEE">
        <w:rPr>
          <w:rFonts w:ascii="宋体" w:hAnsi="宋体" w:cs="宋体" w:hint="eastAsia"/>
          <w:sz w:val="24"/>
          <w:szCs w:val="24"/>
        </w:rPr>
        <w:t>、在符号学的旗帜下的舞蹈身体语言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4</w:t>
      </w:r>
      <w:r w:rsidRPr="00D55EEE">
        <w:rPr>
          <w:rFonts w:ascii="宋体" w:hAnsi="宋体" w:cs="宋体" w:hint="eastAsia"/>
          <w:sz w:val="24"/>
          <w:szCs w:val="24"/>
        </w:rPr>
        <w:t>、舞蹈身体语言的实现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 w:hint="eastAsia"/>
          <w:sz w:val="24"/>
          <w:szCs w:val="24"/>
        </w:rPr>
        <w:t>第二章：舞蹈身体语言的形成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1</w:t>
      </w:r>
      <w:r w:rsidRPr="00D55EEE">
        <w:rPr>
          <w:rFonts w:ascii="宋体" w:hAnsi="宋体" w:cs="宋体" w:hint="eastAsia"/>
          <w:sz w:val="24"/>
          <w:szCs w:val="24"/>
        </w:rPr>
        <w:t>、舞蹈身体元语言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2</w:t>
      </w:r>
      <w:r w:rsidRPr="00D55EEE">
        <w:rPr>
          <w:rFonts w:ascii="宋体" w:hAnsi="宋体" w:cs="宋体" w:hint="eastAsia"/>
          <w:sz w:val="24"/>
          <w:szCs w:val="24"/>
        </w:rPr>
        <w:t>、仪式与神话中的动力定型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 w:hint="eastAsia"/>
          <w:sz w:val="24"/>
          <w:szCs w:val="24"/>
        </w:rPr>
        <w:t>第三章：舞蹈身体语言的发展与形态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1</w:t>
      </w:r>
      <w:r w:rsidRPr="00D55EEE">
        <w:rPr>
          <w:rFonts w:ascii="宋体" w:hAnsi="宋体" w:cs="宋体" w:hint="eastAsia"/>
          <w:sz w:val="24"/>
          <w:szCs w:val="24"/>
        </w:rPr>
        <w:t>、传统舞蹈的产生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2</w:t>
      </w:r>
      <w:r w:rsidRPr="00D55EEE">
        <w:rPr>
          <w:rFonts w:ascii="宋体" w:hAnsi="宋体" w:cs="宋体" w:hint="eastAsia"/>
          <w:sz w:val="24"/>
          <w:szCs w:val="24"/>
        </w:rPr>
        <w:t>、舞蹈身体语言的生活形态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3</w:t>
      </w:r>
      <w:r w:rsidRPr="00D55EEE">
        <w:rPr>
          <w:rFonts w:ascii="宋体" w:hAnsi="宋体" w:cs="宋体" w:hint="eastAsia"/>
          <w:sz w:val="24"/>
          <w:szCs w:val="24"/>
        </w:rPr>
        <w:t>、舞蹈身体语言的规训形态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D84841" w:rsidRDefault="005F2569" w:rsidP="00D84841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4</w:t>
      </w:r>
      <w:r w:rsidRPr="00D55EEE">
        <w:rPr>
          <w:rFonts w:ascii="宋体" w:hAnsi="宋体" w:cs="宋体" w:hint="eastAsia"/>
          <w:sz w:val="24"/>
          <w:szCs w:val="24"/>
        </w:rPr>
        <w:t>、节舞蹈身体语言的作品形态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5F2569" w:rsidRPr="00FC4ED7" w:rsidRDefault="005F2569" w:rsidP="0001054E">
      <w:pPr>
        <w:spacing w:line="360" w:lineRule="auto"/>
        <w:ind w:leftChars="171" w:left="31680"/>
        <w:rPr>
          <w:rFonts w:ascii="宋体" w:cs="Times New Roman"/>
          <w:b/>
          <w:bCs/>
          <w:sz w:val="24"/>
          <w:szCs w:val="24"/>
        </w:rPr>
      </w:pPr>
      <w:r w:rsidRPr="00FC4ED7">
        <w:rPr>
          <w:rFonts w:ascii="宋体" w:hAnsi="宋体" w:cs="宋体" w:hint="eastAsia"/>
          <w:b/>
          <w:bCs/>
          <w:sz w:val="24"/>
          <w:szCs w:val="24"/>
        </w:rPr>
        <w:t>四、参考书目：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5F2569" w:rsidRPr="00D55EEE" w:rsidRDefault="005F2569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 w:hint="eastAsia"/>
          <w:sz w:val="24"/>
          <w:szCs w:val="24"/>
        </w:rPr>
        <w:t>《舞蹈身体语言学》，</w:t>
      </w:r>
      <w:hyperlink r:id="rId6" w:tgtFrame="_blank" w:history="1">
        <w:r w:rsidRPr="00D55EEE">
          <w:rPr>
            <w:rFonts w:ascii="宋体" w:hAnsi="宋体" w:cs="宋体" w:hint="eastAsia"/>
            <w:sz w:val="24"/>
            <w:szCs w:val="24"/>
          </w:rPr>
          <w:t>张素琴</w:t>
        </w:r>
      </w:hyperlink>
      <w:r w:rsidRPr="00D55EEE">
        <w:rPr>
          <w:rFonts w:ascii="宋体" w:hAnsi="宋体" w:cs="宋体" w:hint="eastAsia"/>
          <w:sz w:val="24"/>
          <w:szCs w:val="24"/>
        </w:rPr>
        <w:t>，</w:t>
      </w:r>
      <w:hyperlink r:id="rId7" w:tgtFrame="_blank" w:history="1">
        <w:r w:rsidRPr="00D55EEE">
          <w:rPr>
            <w:rFonts w:ascii="宋体" w:hAnsi="宋体" w:cs="宋体" w:hint="eastAsia"/>
            <w:sz w:val="24"/>
            <w:szCs w:val="24"/>
          </w:rPr>
          <w:t>刘建</w:t>
        </w:r>
      </w:hyperlink>
      <w:r w:rsidRPr="00D55EEE">
        <w:rPr>
          <w:rFonts w:ascii="宋体" w:hAnsi="宋体" w:cs="宋体" w:hint="eastAsia"/>
          <w:sz w:val="24"/>
          <w:szCs w:val="24"/>
        </w:rPr>
        <w:t>著，</w:t>
      </w:r>
      <w:hyperlink r:id="rId8" w:tgtFrame="_blank" w:tooltip="首都师范大学出版社" w:history="1">
        <w:r w:rsidRPr="00D55EEE">
          <w:rPr>
            <w:rFonts w:ascii="宋体" w:hAnsi="宋体" w:cs="宋体" w:hint="eastAsia"/>
            <w:sz w:val="24"/>
            <w:szCs w:val="24"/>
          </w:rPr>
          <w:t>首都师范大学出版社</w:t>
        </w:r>
      </w:hyperlink>
      <w:r w:rsidRPr="00D55EEE">
        <w:rPr>
          <w:rFonts w:ascii="宋体" w:hAnsi="宋体" w:cs="宋体" w:hint="eastAsia"/>
          <w:sz w:val="24"/>
          <w:szCs w:val="24"/>
        </w:rPr>
        <w:t>，</w:t>
      </w:r>
      <w:r w:rsidRPr="00D55EEE">
        <w:rPr>
          <w:rFonts w:ascii="宋体" w:hAnsi="宋体" w:cs="宋体"/>
          <w:sz w:val="24"/>
          <w:szCs w:val="24"/>
        </w:rPr>
        <w:t>2013</w:t>
      </w:r>
      <w:r w:rsidRPr="00D55EEE">
        <w:rPr>
          <w:rFonts w:ascii="宋体" w:hAnsi="宋体" w:cs="宋体" w:hint="eastAsia"/>
          <w:sz w:val="24"/>
          <w:szCs w:val="24"/>
        </w:rPr>
        <w:t>年版</w:t>
      </w:r>
    </w:p>
    <w:sectPr w:rsidR="005F2569" w:rsidRPr="00D55EEE" w:rsidSect="00547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569" w:rsidRDefault="005F2569" w:rsidP="0086293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F2569" w:rsidRDefault="005F2569" w:rsidP="0086293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569" w:rsidRDefault="005F2569" w:rsidP="0086293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F2569" w:rsidRDefault="005F2569" w:rsidP="0086293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E9F"/>
    <w:rsid w:val="0001054E"/>
    <w:rsid w:val="00177D6C"/>
    <w:rsid w:val="001D0239"/>
    <w:rsid w:val="0022677C"/>
    <w:rsid w:val="002C5AD6"/>
    <w:rsid w:val="003A7EDF"/>
    <w:rsid w:val="0045296E"/>
    <w:rsid w:val="004D65A3"/>
    <w:rsid w:val="005477A3"/>
    <w:rsid w:val="005F2569"/>
    <w:rsid w:val="005F7BED"/>
    <w:rsid w:val="0063657C"/>
    <w:rsid w:val="00676F1E"/>
    <w:rsid w:val="00795C0F"/>
    <w:rsid w:val="0081206C"/>
    <w:rsid w:val="00862931"/>
    <w:rsid w:val="00AC6DA7"/>
    <w:rsid w:val="00C86158"/>
    <w:rsid w:val="00D55EEE"/>
    <w:rsid w:val="00D84841"/>
    <w:rsid w:val="00FA4683"/>
    <w:rsid w:val="00FB3E9F"/>
    <w:rsid w:val="00FC4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7A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62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293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62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629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5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85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8" w:color="CCCCCC"/>
                    <w:right w:val="none" w:sz="0" w:space="0" w:color="auto"/>
                  </w:divBdr>
                  <w:divsChild>
                    <w:div w:id="665859719">
                      <w:marLeft w:val="0"/>
                      <w:marRight w:val="0"/>
                      <w:marTop w:val="15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85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jd.com/publish/&#39318;&#37117;&#24072;&#33539;&#22823;&#23398;&#20986;&#29256;&#31038;_1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ook.jd.com/writer/&#21016;&#24314;_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ook.jd.com/writer/&#24352;&#32032;&#29748;_1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82</Words>
  <Characters>472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11</cp:revision>
  <dcterms:created xsi:type="dcterms:W3CDTF">2015-02-28T14:43:00Z</dcterms:created>
  <dcterms:modified xsi:type="dcterms:W3CDTF">2015-03-02T08:29:00Z</dcterms:modified>
</cp:coreProperties>
</file>